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65D5C" w14:textId="77777777" w:rsidR="00EA79BD" w:rsidRDefault="00EA79BD" w:rsidP="00EA79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BLOUNT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408787A" w14:textId="77777777" w:rsidR="00EA79BD" w:rsidRDefault="00EA79BD" w:rsidP="00EA79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Leicestershire.</w:t>
      </w:r>
    </w:p>
    <w:p w14:paraId="4402A2EF" w14:textId="77777777" w:rsidR="00EA79BD" w:rsidRDefault="00EA79BD" w:rsidP="00EA79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3170A9" w14:textId="77777777" w:rsidR="00EA79BD" w:rsidRDefault="00EA79BD" w:rsidP="00EA79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BBC1F5" w14:textId="77777777" w:rsidR="00EA79BD" w:rsidRDefault="00EA79BD" w:rsidP="00EA79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John, Abbot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Merevale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trespass and taking against him.</w:t>
      </w:r>
    </w:p>
    <w:p w14:paraId="290CC78C" w14:textId="77777777" w:rsidR="00EA79BD" w:rsidRDefault="00EA79BD" w:rsidP="00EA79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A4FFCC8" w14:textId="77777777" w:rsidR="00EA79BD" w:rsidRDefault="00EA79BD" w:rsidP="00EA79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A163F8" w14:textId="77777777" w:rsidR="00EA79BD" w:rsidRDefault="00EA79BD" w:rsidP="00EA79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84D65E" w14:textId="77777777" w:rsidR="00EA79BD" w:rsidRDefault="00EA79BD" w:rsidP="00EA79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2022</w:t>
      </w:r>
    </w:p>
    <w:p w14:paraId="24A1E19A" w14:textId="77777777" w:rsidR="00BA00AB" w:rsidRPr="00EA79BD" w:rsidRDefault="00BA00AB" w:rsidP="00EA79BD"/>
    <w:sectPr w:rsidR="00BA00AB" w:rsidRPr="00EA79BD" w:rsidSect="00EA79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B21D7" w14:textId="77777777" w:rsidR="00EA79BD" w:rsidRDefault="00EA79BD" w:rsidP="009139A6">
      <w:r>
        <w:separator/>
      </w:r>
    </w:p>
  </w:endnote>
  <w:endnote w:type="continuationSeparator" w:id="0">
    <w:p w14:paraId="346BE0FB" w14:textId="77777777" w:rsidR="00EA79BD" w:rsidRDefault="00EA79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978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E8F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822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89966" w14:textId="77777777" w:rsidR="00EA79BD" w:rsidRDefault="00EA79BD" w:rsidP="009139A6">
      <w:r>
        <w:separator/>
      </w:r>
    </w:p>
  </w:footnote>
  <w:footnote w:type="continuationSeparator" w:id="0">
    <w:p w14:paraId="33B01335" w14:textId="77777777" w:rsidR="00EA79BD" w:rsidRDefault="00EA79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846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6F1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FE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9B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A79B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16BEB"/>
  <w15:chartTrackingRefBased/>
  <w15:docId w15:val="{DFE96727-1082-40C3-B94E-5D37A3BB0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A79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2022-05-03T14:12:00Z</dcterms:created>
  <dcterms:modified xsi:type="dcterms:W3CDTF">2022-05-03T14:13:00Z</dcterms:modified>
</cp:coreProperties>
</file>